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AAAB" w14:textId="23C5CA92" w:rsidR="00BA00AB" w:rsidRDefault="00F87A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BASSET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75F9135C" w14:textId="3B1BD0C9" w:rsidR="00F87A4C" w:rsidRDefault="00F87A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352571EE" w14:textId="7890992A" w:rsidR="00F87A4C" w:rsidRDefault="00F87A4C" w:rsidP="009139A6">
      <w:pPr>
        <w:pStyle w:val="NoSpacing"/>
        <w:rPr>
          <w:rFonts w:cs="Times New Roman"/>
          <w:szCs w:val="24"/>
        </w:rPr>
      </w:pPr>
    </w:p>
    <w:p w14:paraId="5E50DB10" w14:textId="5EF0E9ED" w:rsidR="00F87A4C" w:rsidRDefault="00F87A4C" w:rsidP="009139A6">
      <w:pPr>
        <w:pStyle w:val="NoSpacing"/>
        <w:rPr>
          <w:rFonts w:cs="Times New Roman"/>
          <w:szCs w:val="24"/>
        </w:rPr>
      </w:pPr>
    </w:p>
    <w:p w14:paraId="5B4AFF44" w14:textId="20886CB9" w:rsidR="00F87A4C" w:rsidRDefault="00F87A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Jul.</w:t>
      </w: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 xml:space="preserve">He gifted his goods and chattels to John </w:t>
      </w:r>
      <w:proofErr w:type="spellStart"/>
      <w:r>
        <w:rPr>
          <w:rFonts w:cs="Times New Roman"/>
          <w:szCs w:val="24"/>
        </w:rPr>
        <w:t>Humfrey</w:t>
      </w:r>
      <w:proofErr w:type="spellEnd"/>
      <w:r>
        <w:rPr>
          <w:rFonts w:cs="Times New Roman"/>
          <w:szCs w:val="24"/>
        </w:rPr>
        <w:t xml:space="preserve"> of London, bowyer(q.v.),</w:t>
      </w:r>
    </w:p>
    <w:p w14:paraId="52B331AA" w14:textId="3EBBAFFE" w:rsidR="00F87A4C" w:rsidRDefault="00F87A4C" w:rsidP="00F87A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Towker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3F852671" w14:textId="77777777" w:rsidR="00F87A4C" w:rsidRPr="00E903AC" w:rsidRDefault="00F87A4C" w:rsidP="00F87A4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7220952A" w14:textId="3D1C9FC9" w:rsidR="00F87A4C" w:rsidRDefault="00F87A4C" w:rsidP="00F87A4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76</w:t>
      </w:r>
      <w:r>
        <w:rPr>
          <w:rFonts w:cs="Times New Roman"/>
          <w:szCs w:val="24"/>
        </w:rPr>
        <w:t>)</w:t>
      </w:r>
    </w:p>
    <w:p w14:paraId="67075D79" w14:textId="77777777" w:rsidR="00F87A4C" w:rsidRDefault="00F87A4C" w:rsidP="00F87A4C">
      <w:pPr>
        <w:pStyle w:val="NoSpacing"/>
        <w:rPr>
          <w:rFonts w:cs="Times New Roman"/>
          <w:szCs w:val="24"/>
        </w:rPr>
      </w:pPr>
    </w:p>
    <w:p w14:paraId="2099D67B" w14:textId="77777777" w:rsidR="00F87A4C" w:rsidRDefault="00F87A4C" w:rsidP="00F87A4C">
      <w:pPr>
        <w:pStyle w:val="NoSpacing"/>
        <w:rPr>
          <w:rFonts w:cs="Times New Roman"/>
          <w:szCs w:val="24"/>
        </w:rPr>
      </w:pPr>
    </w:p>
    <w:p w14:paraId="48C5F943" w14:textId="0E2ABD70" w:rsidR="00F87A4C" w:rsidRDefault="00F87A4C" w:rsidP="00F87A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0A49D31B" w14:textId="2153C67B" w:rsidR="00F87A4C" w:rsidRPr="00F87A4C" w:rsidRDefault="00F87A4C" w:rsidP="00F87A4C">
      <w:pPr>
        <w:pStyle w:val="NoSpacing"/>
        <w:rPr>
          <w:rFonts w:cs="Times New Roman"/>
          <w:szCs w:val="24"/>
        </w:rPr>
      </w:pPr>
    </w:p>
    <w:p w14:paraId="287CC82F" w14:textId="6DF84B3D" w:rsidR="00F87A4C" w:rsidRPr="00F87A4C" w:rsidRDefault="00F87A4C" w:rsidP="009139A6">
      <w:pPr>
        <w:pStyle w:val="NoSpacing"/>
        <w:rPr>
          <w:rFonts w:cs="Times New Roman"/>
          <w:szCs w:val="24"/>
        </w:rPr>
      </w:pPr>
    </w:p>
    <w:sectPr w:rsidR="00F87A4C" w:rsidRPr="00F87A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99A6E" w14:textId="77777777" w:rsidR="00F87A4C" w:rsidRDefault="00F87A4C" w:rsidP="009139A6">
      <w:r>
        <w:separator/>
      </w:r>
    </w:p>
  </w:endnote>
  <w:endnote w:type="continuationSeparator" w:id="0">
    <w:p w14:paraId="6CD2417C" w14:textId="77777777" w:rsidR="00F87A4C" w:rsidRDefault="00F87A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D7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44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BA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58BC" w14:textId="77777777" w:rsidR="00F87A4C" w:rsidRDefault="00F87A4C" w:rsidP="009139A6">
      <w:r>
        <w:separator/>
      </w:r>
    </w:p>
  </w:footnote>
  <w:footnote w:type="continuationSeparator" w:id="0">
    <w:p w14:paraId="49D0F4E8" w14:textId="77777777" w:rsidR="00F87A4C" w:rsidRDefault="00F87A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69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B1D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A8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5AEE"/>
  <w15:chartTrackingRefBased/>
  <w15:docId w15:val="{7C01DE0B-4555-4173-95D3-F2D9EEDA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2022-10-30T20:28:00Z</dcterms:created>
  <dcterms:modified xsi:type="dcterms:W3CDTF">2022-10-30T20:34:00Z</dcterms:modified>
</cp:coreProperties>
</file>